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D5EFBD" w14:textId="3516336C" w:rsidR="00D116AE" w:rsidRPr="00EB1DE9" w:rsidRDefault="00821F2B" w:rsidP="00EB1DE9">
      <w:pPr>
        <w:pStyle w:val="Overskrift2"/>
        <w:rPr>
          <w:color w:val="auto"/>
        </w:rPr>
      </w:pPr>
      <w:r>
        <w:t>Tilbudsskjema</w:t>
      </w:r>
      <w:r w:rsidRPr="00A83C86">
        <w:t xml:space="preserve"> – </w:t>
      </w:r>
      <w:r w:rsidR="00EB1DE9" w:rsidRPr="00EB1DE9">
        <w:rPr>
          <w:color w:val="auto"/>
        </w:rPr>
        <w:t>Driftsavtale med tilhørende kjøp av klienter og utstyr</w:t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502962" w14:paraId="606261E6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4663741" w14:textId="07854B1B" w:rsidR="0099548A" w:rsidRPr="0099548A" w:rsidRDefault="00821F2B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>O</w:t>
            </w:r>
            <w:r w:rsidRPr="0099548A">
              <w:rPr>
                <w:b/>
                <w:bCs/>
                <w:sz w:val="22"/>
                <w:szCs w:val="22"/>
              </w:rPr>
              <w:t xml:space="preserve">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502962" w14:paraId="06F5B47A" w14:textId="77777777" w:rsidTr="002003F1">
        <w:tc>
          <w:tcPr>
            <w:tcW w:w="3539" w:type="dxa"/>
          </w:tcPr>
          <w:p w14:paraId="3952919E" w14:textId="77777777" w:rsidR="0099548A" w:rsidRPr="0099548A" w:rsidRDefault="00821F2B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9548A" w:rsidRDefault="0099548A" w:rsidP="0099548A">
            <w:pPr>
              <w:spacing w:after="120"/>
            </w:pPr>
          </w:p>
        </w:tc>
      </w:tr>
      <w:tr w:rsidR="00502962" w14:paraId="262F317D" w14:textId="77777777" w:rsidTr="002003F1">
        <w:tc>
          <w:tcPr>
            <w:tcW w:w="3539" w:type="dxa"/>
          </w:tcPr>
          <w:p w14:paraId="1B19644B" w14:textId="77777777" w:rsidR="0099548A" w:rsidRPr="0099548A" w:rsidRDefault="00821F2B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9548A" w:rsidRDefault="0099548A" w:rsidP="0099548A">
            <w:pPr>
              <w:spacing w:after="120"/>
            </w:pPr>
          </w:p>
        </w:tc>
      </w:tr>
      <w:tr w:rsidR="00502962" w14:paraId="76D32353" w14:textId="77777777" w:rsidTr="002003F1">
        <w:tc>
          <w:tcPr>
            <w:tcW w:w="3539" w:type="dxa"/>
          </w:tcPr>
          <w:p w14:paraId="7B8A46BF" w14:textId="77777777" w:rsidR="0099548A" w:rsidRPr="0099548A" w:rsidRDefault="00821F2B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9548A" w:rsidRDefault="0099548A" w:rsidP="0099548A">
            <w:pPr>
              <w:spacing w:after="120"/>
            </w:pPr>
          </w:p>
        </w:tc>
      </w:tr>
      <w:tr w:rsidR="00502962" w14:paraId="2047A7F7" w14:textId="77777777" w:rsidTr="002003F1">
        <w:tc>
          <w:tcPr>
            <w:tcW w:w="3539" w:type="dxa"/>
          </w:tcPr>
          <w:p w14:paraId="1CFF0C4F" w14:textId="77777777" w:rsidR="0099548A" w:rsidRPr="0099548A" w:rsidRDefault="00821F2B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9548A" w:rsidRDefault="0099548A" w:rsidP="0099548A">
            <w:pPr>
              <w:spacing w:after="120"/>
            </w:pPr>
          </w:p>
        </w:tc>
      </w:tr>
      <w:tr w:rsidR="00502962" w14:paraId="52A2FCD3" w14:textId="77777777" w:rsidTr="002003F1">
        <w:tc>
          <w:tcPr>
            <w:tcW w:w="3539" w:type="dxa"/>
          </w:tcPr>
          <w:p w14:paraId="78036580" w14:textId="77777777" w:rsidR="0099548A" w:rsidRPr="0099548A" w:rsidRDefault="00821F2B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3559D73D" w14:textId="77777777" w:rsidR="0099548A" w:rsidRPr="0099548A" w:rsidRDefault="0099548A" w:rsidP="0099548A">
            <w:pPr>
              <w:spacing w:after="120"/>
            </w:pPr>
          </w:p>
        </w:tc>
      </w:tr>
    </w:tbl>
    <w:p w14:paraId="253C3CF7" w14:textId="5749C9E3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502962" w14:paraId="0F1AEE81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6BF0C74E" w14:textId="1F9EF931" w:rsidR="00E86180" w:rsidRPr="00F03525" w:rsidRDefault="00821F2B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502962" w14:paraId="315DDBE8" w14:textId="77777777" w:rsidTr="0043215C">
        <w:tc>
          <w:tcPr>
            <w:tcW w:w="3539" w:type="dxa"/>
          </w:tcPr>
          <w:p w14:paraId="173C8563" w14:textId="77777777" w:rsidR="00E86180" w:rsidRPr="00837B17" w:rsidRDefault="00821F2B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7D5D520" w14:textId="77777777" w:rsidR="00E86180" w:rsidRPr="00837B17" w:rsidRDefault="00E86180" w:rsidP="0043215C">
            <w:pPr>
              <w:spacing w:after="120"/>
            </w:pPr>
          </w:p>
        </w:tc>
      </w:tr>
      <w:tr w:rsidR="00502962" w14:paraId="58D360D4" w14:textId="77777777" w:rsidTr="0043215C">
        <w:tc>
          <w:tcPr>
            <w:tcW w:w="3539" w:type="dxa"/>
          </w:tcPr>
          <w:p w14:paraId="78CA1E5B" w14:textId="77777777" w:rsidR="00E86180" w:rsidRPr="00837B17" w:rsidRDefault="00821F2B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7CFB8968" w14:textId="77777777" w:rsidR="00E86180" w:rsidRPr="00837B17" w:rsidRDefault="00E86180" w:rsidP="0043215C">
            <w:pPr>
              <w:spacing w:after="120"/>
            </w:pPr>
          </w:p>
        </w:tc>
      </w:tr>
      <w:tr w:rsidR="00502962" w14:paraId="6E9DBC3A" w14:textId="77777777" w:rsidTr="0043215C">
        <w:tc>
          <w:tcPr>
            <w:tcW w:w="3539" w:type="dxa"/>
          </w:tcPr>
          <w:p w14:paraId="40367D35" w14:textId="77777777" w:rsidR="00E86180" w:rsidRPr="00837B17" w:rsidRDefault="00821F2B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837B17" w:rsidRDefault="00E86180" w:rsidP="0043215C">
            <w:pPr>
              <w:spacing w:after="120"/>
            </w:pPr>
          </w:p>
        </w:tc>
      </w:tr>
      <w:tr w:rsidR="00502962" w14:paraId="700E398C" w14:textId="77777777" w:rsidTr="0043215C">
        <w:tc>
          <w:tcPr>
            <w:tcW w:w="3539" w:type="dxa"/>
          </w:tcPr>
          <w:p w14:paraId="344AE96B" w14:textId="77777777" w:rsidR="00E86180" w:rsidRPr="00837B17" w:rsidRDefault="00821F2B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837B17" w:rsidRDefault="00E86180" w:rsidP="0043215C">
            <w:pPr>
              <w:spacing w:after="120"/>
            </w:pPr>
          </w:p>
        </w:tc>
      </w:tr>
    </w:tbl>
    <w:p w14:paraId="5EF4AF2A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502962" w14:paraId="208798B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7E5C12" w:rsidRDefault="00821F2B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502962" w14:paraId="33FDB6DB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821B2D" w:rsidRDefault="00821F2B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821B2D" w:rsidRDefault="0099548A" w:rsidP="00B952B0"/>
        </w:tc>
      </w:tr>
      <w:tr w:rsidR="00502962" w14:paraId="59FFCE92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821B2D" w:rsidRDefault="00821F2B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821B2D" w:rsidRDefault="0099548A" w:rsidP="00B952B0"/>
        </w:tc>
      </w:tr>
      <w:tr w:rsidR="00502962" w14:paraId="3906D7FF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821B2D" w:rsidRDefault="00821F2B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821B2D" w:rsidRDefault="00821F2B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Fullmakt i kraft av stillingen</w:t>
            </w:r>
          </w:p>
          <w:p w14:paraId="7FDF6A88" w14:textId="63C966D4" w:rsidR="0099548A" w:rsidRPr="00821B2D" w:rsidRDefault="00821F2B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Skriftlig fullmakt ligger ved</w:t>
            </w:r>
          </w:p>
        </w:tc>
      </w:tr>
    </w:tbl>
    <w:p w14:paraId="0BBFE5BB" w14:textId="15DD9702" w:rsidR="00E86180" w:rsidRDefault="00E86180" w:rsidP="007B4FF2">
      <w:pPr>
        <w:rPr>
          <w:rStyle w:val="Utheving"/>
          <w:i w:val="0"/>
          <w:iCs w:val="0"/>
        </w:rPr>
      </w:pPr>
    </w:p>
    <w:p w14:paraId="70F6D9DA" w14:textId="77777777" w:rsidR="00E86180" w:rsidRDefault="00821F2B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502962" w14:paraId="2B852B19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4910BF9" w14:textId="6628F8A0" w:rsidR="00E86180" w:rsidRPr="00DE537E" w:rsidRDefault="00821F2B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502962" w14:paraId="4A3CCA9A" w14:textId="77777777" w:rsidTr="00E86180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821B2D" w:rsidRDefault="00821F2B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Default="00821F2B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20D5EEF4" w14:textId="5E5D141C" w:rsidR="00E86180" w:rsidRPr="00821B2D" w:rsidRDefault="00821F2B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502962" w14:paraId="7FC3685E" w14:textId="77777777" w:rsidTr="00E86180">
        <w:trPr>
          <w:cantSplit/>
        </w:trPr>
        <w:tc>
          <w:tcPr>
            <w:tcW w:w="3539" w:type="dxa"/>
          </w:tcPr>
          <w:p w14:paraId="1935461F" w14:textId="77777777" w:rsidR="00E86180" w:rsidRPr="00821B2D" w:rsidRDefault="00821F2B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821B2D" w:rsidRDefault="00821F2B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Ja</w:t>
            </w:r>
          </w:p>
          <w:p w14:paraId="5F133ACB" w14:textId="77777777" w:rsidR="00E86180" w:rsidRPr="00821B2D" w:rsidRDefault="00821F2B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 xml:space="preserve"> Nei</w:t>
            </w:r>
          </w:p>
        </w:tc>
      </w:tr>
      <w:tr w:rsidR="00502962" w14:paraId="2568473B" w14:textId="77777777" w:rsidTr="00E86180">
        <w:trPr>
          <w:cantSplit/>
        </w:trPr>
        <w:tc>
          <w:tcPr>
            <w:tcW w:w="3539" w:type="dxa"/>
          </w:tcPr>
          <w:p w14:paraId="0687CA33" w14:textId="77777777" w:rsidR="00E86180" w:rsidRPr="00A74ECC" w:rsidRDefault="00821F2B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2264B74F" w14:textId="77777777" w:rsidR="00E86180" w:rsidRPr="00821B2D" w:rsidRDefault="00821F2B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0CD90EB2" w14:textId="77777777" w:rsidR="00E86180" w:rsidRPr="00821B2D" w:rsidRDefault="00821F2B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7E157097" w14:textId="77777777" w:rsidR="00E86180" w:rsidRPr="00821B2D" w:rsidRDefault="00821F2B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821B2D" w:rsidRDefault="00E86180" w:rsidP="0043215C">
            <w:pPr>
              <w:spacing w:after="120"/>
            </w:pPr>
          </w:p>
        </w:tc>
      </w:tr>
    </w:tbl>
    <w:p w14:paraId="557780B2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502962" w14:paraId="19C2F673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31A0F20" w14:textId="6C581234" w:rsidR="0099548A" w:rsidRPr="008C16FF" w:rsidRDefault="00821F2B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502962" w14:paraId="2A4AEA2B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4B1C4705" w14:textId="77777777" w:rsidR="005217BF" w:rsidRDefault="00821F2B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821B2D" w:rsidRDefault="00821F2B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502962" w14:paraId="2AD3795C" w14:textId="77777777" w:rsidTr="002003F1">
        <w:trPr>
          <w:cantSplit/>
        </w:trPr>
        <w:tc>
          <w:tcPr>
            <w:tcW w:w="3539" w:type="dxa"/>
          </w:tcPr>
          <w:p w14:paraId="170633C3" w14:textId="32365ECD" w:rsidR="0099548A" w:rsidRPr="00821B2D" w:rsidRDefault="00821F2B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44C97198" w14:textId="77777777" w:rsidR="00821B2D" w:rsidRPr="00821B2D" w:rsidRDefault="00821F2B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Pr="00821B2D">
              <w:rPr>
                <w:sz w:val="20"/>
                <w:szCs w:val="20"/>
              </w:rPr>
              <w:t xml:space="preserve"> Ja</w:t>
            </w:r>
          </w:p>
          <w:p w14:paraId="69A99C06" w14:textId="7F17BBB1" w:rsidR="0099548A" w:rsidRPr="00821B2D" w:rsidRDefault="00821F2B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502962" w14:paraId="6A44AE56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DE37679" w14:textId="516F1762" w:rsidR="0099548A" w:rsidRPr="00A55945" w:rsidRDefault="00821F2B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>føres i Vedlegg</w:t>
            </w:r>
            <w:r w:rsidR="00EB1DE9">
              <w:rPr>
                <w:i/>
                <w:iCs/>
                <w:sz w:val="20"/>
                <w:szCs w:val="20"/>
              </w:rPr>
              <w:t xml:space="preserve"> 4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7289D642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502962" w14:paraId="19CF11F1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318D6E59" w14:textId="77777777" w:rsidR="005A16C5" w:rsidRPr="005A16C5" w:rsidRDefault="00821F2B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502962" w14:paraId="24380B01" w14:textId="77777777" w:rsidTr="002003F1">
        <w:tc>
          <w:tcPr>
            <w:tcW w:w="9060" w:type="dxa"/>
            <w:gridSpan w:val="3"/>
          </w:tcPr>
          <w:p w14:paraId="37F01A93" w14:textId="77777777" w:rsidR="005A16C5" w:rsidRPr="00821B2D" w:rsidRDefault="00821F2B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113852F2" w14:textId="7471CBCB" w:rsidR="005A16C5" w:rsidRPr="00821B2D" w:rsidRDefault="00821F2B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38D2C3B7" w14:textId="61326F76" w:rsidR="005A16C5" w:rsidRPr="00821B2D" w:rsidRDefault="00821F2B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08AB06FF" w14:textId="73BC5D27" w:rsidR="005A16C5" w:rsidRPr="00821B2D" w:rsidRDefault="00821F2B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Pr="00821B2D"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502962" w14:paraId="5C2D81C7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150AD8D8" w14:textId="72822C7E" w:rsidR="005A16C5" w:rsidRPr="00821B2D" w:rsidRDefault="00821F2B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502962" w14:paraId="48C6980C" w14:textId="77777777" w:rsidTr="002003F1">
        <w:tc>
          <w:tcPr>
            <w:tcW w:w="5158" w:type="dxa"/>
            <w:gridSpan w:val="2"/>
          </w:tcPr>
          <w:p w14:paraId="06006FCE" w14:textId="7991C0AD" w:rsidR="005A16C5" w:rsidRPr="005A16C5" w:rsidRDefault="00821F2B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59CDD739" w14:textId="77777777" w:rsidR="005A16C5" w:rsidRPr="005A16C5" w:rsidRDefault="005A16C5" w:rsidP="005A16C5">
            <w:pPr>
              <w:spacing w:after="120"/>
            </w:pPr>
          </w:p>
        </w:tc>
      </w:tr>
      <w:tr w:rsidR="00502962" w14:paraId="473E500B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05C3E53F" w14:textId="43827562" w:rsidR="005A16C5" w:rsidRPr="005A16C5" w:rsidRDefault="00821F2B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502962" w14:paraId="1A14AF6D" w14:textId="77777777" w:rsidTr="002003F1">
        <w:trPr>
          <w:trHeight w:val="729"/>
        </w:trPr>
        <w:tc>
          <w:tcPr>
            <w:tcW w:w="2474" w:type="dxa"/>
          </w:tcPr>
          <w:p w14:paraId="3C918BA4" w14:textId="7AD7379A" w:rsidR="00A74ECC" w:rsidRPr="005A16C5" w:rsidRDefault="00821F2B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36A6DDA8" w14:textId="0FCCA73E" w:rsidR="00A74ECC" w:rsidRPr="005A16C5" w:rsidRDefault="00821F2B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A925005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502962" w14:paraId="02D63045" w14:textId="77777777" w:rsidTr="002003F1">
        <w:trPr>
          <w:trHeight w:val="729"/>
        </w:trPr>
        <w:tc>
          <w:tcPr>
            <w:tcW w:w="2474" w:type="dxa"/>
          </w:tcPr>
          <w:p w14:paraId="269AB9BF" w14:textId="30C9816B" w:rsidR="00A74ECC" w:rsidRPr="005A16C5" w:rsidRDefault="00821F2B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18D4A35D" w14:textId="4BE0CBE2" w:rsidR="00A74ECC" w:rsidRPr="005A16C5" w:rsidRDefault="00821F2B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08BEB7F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502962" w14:paraId="6EFDADAE" w14:textId="77777777" w:rsidTr="002003F1">
        <w:trPr>
          <w:trHeight w:val="729"/>
        </w:trPr>
        <w:tc>
          <w:tcPr>
            <w:tcW w:w="2474" w:type="dxa"/>
          </w:tcPr>
          <w:p w14:paraId="6E068554" w14:textId="0B025034" w:rsidR="00A74ECC" w:rsidRPr="005A16C5" w:rsidRDefault="00821F2B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0B35E58D" w14:textId="666D2758" w:rsidR="00A74ECC" w:rsidRPr="005A16C5" w:rsidRDefault="00821F2B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DB40A58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8AF20E3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502962" w14:paraId="651D63CC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12BC83EA" w14:textId="62DC3252" w:rsidR="00231906" w:rsidRPr="00231906" w:rsidRDefault="00821F2B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502962" w14:paraId="6483AB87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279E8B57" w:rsidR="00231906" w:rsidRPr="00DE537E" w:rsidRDefault="00821F2B" w:rsidP="00613FE8">
            <w:pPr>
              <w:spacing w:after="120"/>
            </w:pPr>
            <w:r w:rsidRPr="00DE537E">
              <w:t xml:space="preserve">Vi </w:t>
            </w:r>
            <w:r w:rsidR="00821B2D">
              <w:t>leverer med dette</w:t>
            </w:r>
            <w:r w:rsidRPr="00DE537E">
              <w:t xml:space="preserve"> tilbud </w:t>
            </w:r>
            <w:r w:rsidR="00821B2D">
              <w:t xml:space="preserve">i konkurransen </w:t>
            </w:r>
            <w:r w:rsidR="00EB1DE9">
              <w:t xml:space="preserve">om </w:t>
            </w:r>
            <w:r w:rsidR="00EB1DE9" w:rsidRPr="00EB1DE9">
              <w:t>Driftsavtale med tilhørende kjøp av klienter og utstyr</w:t>
            </w:r>
          </w:p>
          <w:p w14:paraId="6477D718" w14:textId="373E473E" w:rsidR="00231906" w:rsidRPr="00DE537E" w:rsidRDefault="00821F2B" w:rsidP="00613FE8">
            <w:pPr>
              <w:spacing w:after="120"/>
            </w:pPr>
            <w:r w:rsidRPr="00DE537E">
              <w:t xml:space="preserve">Vi vedstår oss tilbudet til og med </w:t>
            </w:r>
            <w:sdt>
              <w:sdtPr>
                <w:id w:val="457458650"/>
                <w:placeholder>
                  <w:docPart w:val="2B56940EB8334865AC8ADC858C07BACF"/>
                </w:placeholder>
                <w:date w:fullDate="2027-01-31T00:00:00Z"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Pr="00821F2B">
                  <w:t>31.01.2027</w:t>
                </w:r>
              </w:sdtContent>
            </w:sdt>
            <w:r w:rsidR="00821B2D" w:rsidRPr="00821B2D">
              <w:t>.</w:t>
            </w:r>
          </w:p>
        </w:tc>
      </w:tr>
      <w:tr w:rsidR="00502962" w14:paraId="1B710881" w14:textId="77777777" w:rsidTr="002003F1">
        <w:trPr>
          <w:cantSplit/>
        </w:trPr>
        <w:tc>
          <w:tcPr>
            <w:tcW w:w="3539" w:type="dxa"/>
          </w:tcPr>
          <w:p w14:paraId="2A5844E4" w14:textId="77777777" w:rsidR="00231906" w:rsidRPr="00DE537E" w:rsidRDefault="00821F2B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DE537E" w:rsidRDefault="00231906" w:rsidP="00613FE8">
            <w:pPr>
              <w:spacing w:after="120"/>
            </w:pPr>
          </w:p>
        </w:tc>
      </w:tr>
      <w:tr w:rsidR="00502962" w14:paraId="2F6748FF" w14:textId="77777777" w:rsidTr="002003F1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DE537E" w:rsidRDefault="00821F2B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DE537E" w:rsidRDefault="00231906" w:rsidP="00613FE8">
            <w:pPr>
              <w:spacing w:after="120"/>
            </w:pPr>
          </w:p>
        </w:tc>
      </w:tr>
    </w:tbl>
    <w:p w14:paraId="07142668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E24B5" w14:textId="77777777" w:rsidR="000228B6" w:rsidRDefault="00821F2B" w:rsidP="00186E6B">
      <w:r>
        <w:separator/>
      </w:r>
    </w:p>
    <w:p w14:paraId="7B13050C" w14:textId="77777777" w:rsidR="000228B6" w:rsidRDefault="000228B6" w:rsidP="00186E6B"/>
    <w:p w14:paraId="23B5A0A3" w14:textId="77777777" w:rsidR="000228B6" w:rsidRDefault="000228B6" w:rsidP="00186E6B"/>
    <w:p w14:paraId="09E049B0" w14:textId="77777777" w:rsidR="000228B6" w:rsidRDefault="000228B6" w:rsidP="00186E6B"/>
  </w:endnote>
  <w:endnote w:type="continuationSeparator" w:id="0">
    <w:p w14:paraId="10BAA7BB" w14:textId="77777777" w:rsidR="000228B6" w:rsidRDefault="00821F2B" w:rsidP="00186E6B">
      <w:r>
        <w:continuationSeparator/>
      </w:r>
    </w:p>
    <w:p w14:paraId="63C15F76" w14:textId="77777777" w:rsidR="000228B6" w:rsidRDefault="000228B6" w:rsidP="00186E6B"/>
    <w:p w14:paraId="0C782A5B" w14:textId="77777777" w:rsidR="000228B6" w:rsidRDefault="000228B6" w:rsidP="00186E6B"/>
    <w:p w14:paraId="78FD9B87" w14:textId="77777777" w:rsidR="000228B6" w:rsidRDefault="000228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CF17D3A2-7896-424F-9FC3-CA9AD8964970}"/>
    <w:embedBold r:id="rId2" w:fontKey="{A90E1A03-C211-4D7F-882F-0045929452F0}"/>
    <w:embedItalic r:id="rId3" w:fontKey="{C71D0DD5-4B17-4C3E-AA2B-11110E94495E}"/>
    <w:embedBoldItalic r:id="rId4" w:fontKey="{0156EE56-2CFC-44C1-8E90-89842C9F522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B9C6757-F3DE-48A8-A5A4-1D7F2DCAD7AC}"/>
    <w:embedBold r:id="rId6" w:fontKey="{12F54985-C55E-4315-BB0F-660B43D6EED2}"/>
    <w:embedItalic r:id="rId7" w:fontKey="{5C3715DC-E097-414E-B525-8D207F5711E6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8820300E-7073-4F47-9E3D-A807572C3258}"/>
    <w:embedBold r:id="rId9" w:fontKey="{73A60966-63DD-4378-9155-682283EB50E1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66F319DA-BF8D-4E83-84EF-725F63620ABD}"/>
    <w:embedItalic r:id="rId11" w:fontKey="{9F48A0F4-A7E1-40A7-9307-968DF1A112AA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1355E2DC-2C18-488A-999D-EA2B0C56A33D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D67483E8-9021-4393-9E99-A10F720F2D01}"/>
    <w:embedItalic r:id="rId14" w:fontKey="{9AE47A3B-3B75-4ECF-B46F-E6FE93A6AED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17824A75-CB02-4FCA-9E10-AA153AD60ED0}"/>
    <w:embedBold r:id="rId16" w:fontKey="{F19A7072-86FB-4559-911E-ED41EAE52986}"/>
    <w:embedItalic r:id="rId17" w:fontKey="{D183B216-7249-4665-88FF-16303893F90B}"/>
    <w:embedBoldItalic r:id="rId18" w:fontKey="{EB512DF9-66AF-40EB-BC6A-F2D03E1B637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B85D625B-F009-43DB-BF19-CC41163D1A19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AD64A87D-4175-426C-91C0-E7DDF506B8B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50391C59-E941-4E22-AA19-CFBAE07283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502962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821F2B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502962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821F2B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3956" w14:textId="77777777" w:rsidR="000228B6" w:rsidRDefault="00821F2B" w:rsidP="00186E6B">
      <w:r>
        <w:separator/>
      </w:r>
    </w:p>
    <w:p w14:paraId="696F50A9" w14:textId="77777777" w:rsidR="000228B6" w:rsidRDefault="000228B6" w:rsidP="00186E6B"/>
    <w:p w14:paraId="6E765AFA" w14:textId="77777777" w:rsidR="000228B6" w:rsidRDefault="000228B6" w:rsidP="00186E6B"/>
  </w:footnote>
  <w:footnote w:type="continuationSeparator" w:id="0">
    <w:p w14:paraId="3AD623A7" w14:textId="77777777" w:rsidR="000228B6" w:rsidRDefault="00821F2B" w:rsidP="00186E6B">
      <w:r>
        <w:continuationSeparator/>
      </w:r>
    </w:p>
    <w:p w14:paraId="44228E24" w14:textId="77777777" w:rsidR="000228B6" w:rsidRDefault="000228B6" w:rsidP="00186E6B"/>
    <w:p w14:paraId="7CB3D810" w14:textId="77777777" w:rsidR="000228B6" w:rsidRDefault="000228B6" w:rsidP="00186E6B"/>
    <w:p w14:paraId="1A74C79D" w14:textId="77777777" w:rsidR="000228B6" w:rsidRDefault="000228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4939346B" w:rsidR="00DF22C7" w:rsidRPr="007F3BB2" w:rsidRDefault="005B2D65" w:rsidP="00DF22C7">
    <w:pPr>
      <w:pStyle w:val="Topp-ogbunntekst"/>
      <w:rPr>
        <w:sz w:val="14"/>
        <w:szCs w:val="14"/>
      </w:rPr>
    </w:pPr>
    <w:r>
      <w:rPr>
        <w:noProof/>
        <w:lang w:eastAsia="nb-NO"/>
      </w:rPr>
      <w:drawing>
        <wp:anchor distT="0" distB="0" distL="114300" distR="114300" simplePos="0" relativeHeight="251664384" behindDoc="0" locked="0" layoutInCell="1" allowOverlap="1" wp14:anchorId="329CCB6F" wp14:editId="694AB81D">
          <wp:simplePos x="0" y="0"/>
          <wp:positionH relativeFrom="margin">
            <wp:align>right</wp:align>
          </wp:positionH>
          <wp:positionV relativeFrom="page">
            <wp:posOffset>459105</wp:posOffset>
          </wp:positionV>
          <wp:extent cx="1160780" cy="344137"/>
          <wp:effectExtent l="0" t="0" r="1270" b="0"/>
          <wp:wrapNone/>
          <wp:docPr id="1721770720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EE61F97" w14:textId="77777777" w:rsidR="00EB1DE9" w:rsidRPr="00012A17" w:rsidRDefault="00EB1DE9" w:rsidP="00EB1DE9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53ACFA64" w14:textId="33CF34FE" w:rsidR="00E9590A" w:rsidRPr="007F3BB2" w:rsidRDefault="00821F2B" w:rsidP="009748AF">
    <w:pPr>
      <w:jc w:val="left"/>
      <w:rPr>
        <w:sz w:val="16"/>
        <w:szCs w:val="16"/>
      </w:rPr>
    </w:pPr>
    <w:r w:rsidRPr="007F3BB2">
      <w:rPr>
        <w:sz w:val="16"/>
        <w:szCs w:val="16"/>
      </w:rPr>
      <w:t>Vedlegg</w:t>
    </w:r>
    <w:r w:rsidR="00EB1DE9">
      <w:rPr>
        <w:sz w:val="16"/>
        <w:szCs w:val="16"/>
      </w:rPr>
      <w:t xml:space="preserve"> 2</w:t>
    </w:r>
    <w:r w:rsidRPr="007F3BB2">
      <w:rPr>
        <w:color w:val="D74E4E" w:themeColor="accent1"/>
        <w:sz w:val="16"/>
        <w:szCs w:val="16"/>
      </w:rPr>
      <w:t xml:space="preserve"> </w:t>
    </w:r>
    <w:r w:rsidR="00867D0A" w:rsidRPr="007F3BB2">
      <w:rPr>
        <w:sz w:val="16"/>
        <w:szCs w:val="16"/>
      </w:rPr>
      <w:t xml:space="preserve">– </w:t>
    </w:r>
    <w:r w:rsidRPr="007F3BB2">
      <w:rPr>
        <w:sz w:val="16"/>
        <w:szCs w:val="16"/>
      </w:rPr>
      <w:t>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4624CB8C" w:rsidR="00DF22C7" w:rsidRPr="007F3BB2" w:rsidRDefault="00DF22C7" w:rsidP="0099548A">
    <w:pPr>
      <w:pStyle w:val="Topp-ogbunntekst"/>
      <w:rPr>
        <w:sz w:val="14"/>
        <w:szCs w:val="14"/>
      </w:rPr>
    </w:pPr>
  </w:p>
  <w:p w14:paraId="240B9D76" w14:textId="7BD93393" w:rsidR="00EB1DE9" w:rsidRPr="00012A17" w:rsidRDefault="005B2D65" w:rsidP="00EB1DE9">
    <w:pPr>
      <w:pStyle w:val="Topptekst"/>
      <w:rPr>
        <w:sz w:val="16"/>
        <w:szCs w:val="16"/>
      </w:rPr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048BD412" wp14:editId="03536945">
          <wp:simplePos x="0" y="0"/>
          <wp:positionH relativeFrom="margin">
            <wp:posOffset>4597400</wp:posOffset>
          </wp:positionH>
          <wp:positionV relativeFrom="page">
            <wp:posOffset>400050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B1DE9" w:rsidRPr="00EB1DE9">
      <w:rPr>
        <w:sz w:val="16"/>
        <w:szCs w:val="16"/>
      </w:rPr>
      <w:t xml:space="preserve"> </w:t>
    </w:r>
    <w:r w:rsidR="00EB1DE9" w:rsidRPr="00012A17">
      <w:rPr>
        <w:sz w:val="16"/>
        <w:szCs w:val="16"/>
      </w:rPr>
      <w:t>Driftsavtale med tilhørende kjøp av klienter og utstyr</w:t>
    </w:r>
  </w:p>
  <w:p w14:paraId="3D59E72A" w14:textId="04A08850" w:rsidR="00DF22C7" w:rsidRPr="007F3BB2" w:rsidRDefault="00821F2B" w:rsidP="0099548A">
    <w:pPr>
      <w:jc w:val="left"/>
      <w:rPr>
        <w:sz w:val="16"/>
        <w:szCs w:val="16"/>
      </w:rPr>
    </w:pPr>
    <w:r w:rsidRPr="007F3BB2">
      <w:rPr>
        <w:sz w:val="16"/>
        <w:szCs w:val="16"/>
      </w:rPr>
      <w:t>Vedlegg</w:t>
    </w:r>
    <w:r w:rsidR="00EB1DE9">
      <w:rPr>
        <w:sz w:val="16"/>
        <w:szCs w:val="16"/>
      </w:rPr>
      <w:t xml:space="preserve"> 2</w:t>
    </w:r>
    <w:r w:rsidRPr="007F3BB2">
      <w:rPr>
        <w:color w:val="D74E4E" w:themeColor="accent1"/>
        <w:sz w:val="16"/>
        <w:szCs w:val="16"/>
      </w:rPr>
      <w:t xml:space="preserve"> </w:t>
    </w:r>
    <w:r w:rsidR="00867D0A" w:rsidRPr="007F3BB2">
      <w:rPr>
        <w:sz w:val="16"/>
        <w:szCs w:val="16"/>
      </w:rPr>
      <w:t>–</w:t>
    </w:r>
    <w:r w:rsidRPr="007F3BB2">
      <w:rPr>
        <w:sz w:val="16"/>
        <w:szCs w:val="16"/>
      </w:rPr>
      <w:t xml:space="preserve"> Tilbudsskjema</w:t>
    </w:r>
  </w:p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858346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84925F5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68D8E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52B3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4AB9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F342F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6AE2E5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26A5A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0CE5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BBA49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D74966C" w:tentative="1">
      <w:start w:val="1"/>
      <w:numFmt w:val="lowerLetter"/>
      <w:lvlText w:val="%2."/>
      <w:lvlJc w:val="left"/>
      <w:pPr>
        <w:ind w:left="1440" w:hanging="360"/>
      </w:pPr>
    </w:lvl>
    <w:lvl w:ilvl="2" w:tplc="3CE6CAA8" w:tentative="1">
      <w:start w:val="1"/>
      <w:numFmt w:val="lowerRoman"/>
      <w:lvlText w:val="%3."/>
      <w:lvlJc w:val="right"/>
      <w:pPr>
        <w:ind w:left="2160" w:hanging="180"/>
      </w:pPr>
    </w:lvl>
    <w:lvl w:ilvl="3" w:tplc="19EE35AE" w:tentative="1">
      <w:start w:val="1"/>
      <w:numFmt w:val="decimal"/>
      <w:lvlText w:val="%4."/>
      <w:lvlJc w:val="left"/>
      <w:pPr>
        <w:ind w:left="2880" w:hanging="360"/>
      </w:pPr>
    </w:lvl>
    <w:lvl w:ilvl="4" w:tplc="DE1A336C" w:tentative="1">
      <w:start w:val="1"/>
      <w:numFmt w:val="lowerLetter"/>
      <w:lvlText w:val="%5."/>
      <w:lvlJc w:val="left"/>
      <w:pPr>
        <w:ind w:left="3600" w:hanging="360"/>
      </w:pPr>
    </w:lvl>
    <w:lvl w:ilvl="5" w:tplc="0936C130" w:tentative="1">
      <w:start w:val="1"/>
      <w:numFmt w:val="lowerRoman"/>
      <w:lvlText w:val="%6."/>
      <w:lvlJc w:val="right"/>
      <w:pPr>
        <w:ind w:left="4320" w:hanging="180"/>
      </w:pPr>
    </w:lvl>
    <w:lvl w:ilvl="6" w:tplc="FA94B18E" w:tentative="1">
      <w:start w:val="1"/>
      <w:numFmt w:val="decimal"/>
      <w:lvlText w:val="%7."/>
      <w:lvlJc w:val="left"/>
      <w:pPr>
        <w:ind w:left="5040" w:hanging="360"/>
      </w:pPr>
    </w:lvl>
    <w:lvl w:ilvl="7" w:tplc="058AFE9E" w:tentative="1">
      <w:start w:val="1"/>
      <w:numFmt w:val="lowerLetter"/>
      <w:lvlText w:val="%8."/>
      <w:lvlJc w:val="left"/>
      <w:pPr>
        <w:ind w:left="5760" w:hanging="360"/>
      </w:pPr>
    </w:lvl>
    <w:lvl w:ilvl="8" w:tplc="9F96B18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9D6227FE">
      <w:start w:val="1"/>
      <w:numFmt w:val="lowerLetter"/>
      <w:lvlText w:val="%1)"/>
      <w:lvlJc w:val="left"/>
      <w:pPr>
        <w:ind w:left="720" w:hanging="360"/>
      </w:pPr>
    </w:lvl>
    <w:lvl w:ilvl="1" w:tplc="91C23B70" w:tentative="1">
      <w:start w:val="1"/>
      <w:numFmt w:val="lowerLetter"/>
      <w:lvlText w:val="%2."/>
      <w:lvlJc w:val="left"/>
      <w:pPr>
        <w:ind w:left="1440" w:hanging="360"/>
      </w:pPr>
    </w:lvl>
    <w:lvl w:ilvl="2" w:tplc="C736F8B0" w:tentative="1">
      <w:start w:val="1"/>
      <w:numFmt w:val="lowerRoman"/>
      <w:lvlText w:val="%3."/>
      <w:lvlJc w:val="right"/>
      <w:pPr>
        <w:ind w:left="2160" w:hanging="180"/>
      </w:pPr>
    </w:lvl>
    <w:lvl w:ilvl="3" w:tplc="3AEE1E0E" w:tentative="1">
      <w:start w:val="1"/>
      <w:numFmt w:val="decimal"/>
      <w:lvlText w:val="%4."/>
      <w:lvlJc w:val="left"/>
      <w:pPr>
        <w:ind w:left="2880" w:hanging="360"/>
      </w:pPr>
    </w:lvl>
    <w:lvl w:ilvl="4" w:tplc="7AFCB91A" w:tentative="1">
      <w:start w:val="1"/>
      <w:numFmt w:val="lowerLetter"/>
      <w:lvlText w:val="%5."/>
      <w:lvlJc w:val="left"/>
      <w:pPr>
        <w:ind w:left="3600" w:hanging="360"/>
      </w:pPr>
    </w:lvl>
    <w:lvl w:ilvl="5" w:tplc="88D00EEA" w:tentative="1">
      <w:start w:val="1"/>
      <w:numFmt w:val="lowerRoman"/>
      <w:lvlText w:val="%6."/>
      <w:lvlJc w:val="right"/>
      <w:pPr>
        <w:ind w:left="4320" w:hanging="180"/>
      </w:pPr>
    </w:lvl>
    <w:lvl w:ilvl="6" w:tplc="9B605A40" w:tentative="1">
      <w:start w:val="1"/>
      <w:numFmt w:val="decimal"/>
      <w:lvlText w:val="%7."/>
      <w:lvlJc w:val="left"/>
      <w:pPr>
        <w:ind w:left="5040" w:hanging="360"/>
      </w:pPr>
    </w:lvl>
    <w:lvl w:ilvl="7" w:tplc="CAE07886" w:tentative="1">
      <w:start w:val="1"/>
      <w:numFmt w:val="lowerLetter"/>
      <w:lvlText w:val="%8."/>
      <w:lvlJc w:val="left"/>
      <w:pPr>
        <w:ind w:left="5760" w:hanging="360"/>
      </w:pPr>
    </w:lvl>
    <w:lvl w:ilvl="8" w:tplc="0A22F8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2DBA915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0444C4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30494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5499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CC22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B784E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184A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4E9D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0BA9AD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C72A50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FA97E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AC41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9851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12D0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88C1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1EDA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6821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1A7B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9000ED4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A8292F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55C99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61A58D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6A6C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4C651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6C41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D447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07AC4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358A7E10">
      <w:start w:val="1"/>
      <w:numFmt w:val="decimal"/>
      <w:lvlText w:val="%1."/>
      <w:lvlJc w:val="left"/>
      <w:pPr>
        <w:ind w:left="1428" w:hanging="360"/>
      </w:pPr>
    </w:lvl>
    <w:lvl w:ilvl="1" w:tplc="8D22B378" w:tentative="1">
      <w:start w:val="1"/>
      <w:numFmt w:val="lowerLetter"/>
      <w:lvlText w:val="%2."/>
      <w:lvlJc w:val="left"/>
      <w:pPr>
        <w:ind w:left="2148" w:hanging="360"/>
      </w:pPr>
    </w:lvl>
    <w:lvl w:ilvl="2" w:tplc="AEF4453C" w:tentative="1">
      <w:start w:val="1"/>
      <w:numFmt w:val="lowerRoman"/>
      <w:lvlText w:val="%3."/>
      <w:lvlJc w:val="right"/>
      <w:pPr>
        <w:ind w:left="2868" w:hanging="180"/>
      </w:pPr>
    </w:lvl>
    <w:lvl w:ilvl="3" w:tplc="68A4F544" w:tentative="1">
      <w:start w:val="1"/>
      <w:numFmt w:val="decimal"/>
      <w:lvlText w:val="%4."/>
      <w:lvlJc w:val="left"/>
      <w:pPr>
        <w:ind w:left="3588" w:hanging="360"/>
      </w:pPr>
    </w:lvl>
    <w:lvl w:ilvl="4" w:tplc="E02A4C38" w:tentative="1">
      <w:start w:val="1"/>
      <w:numFmt w:val="lowerLetter"/>
      <w:lvlText w:val="%5."/>
      <w:lvlJc w:val="left"/>
      <w:pPr>
        <w:ind w:left="4308" w:hanging="360"/>
      </w:pPr>
    </w:lvl>
    <w:lvl w:ilvl="5" w:tplc="7B7E31F6" w:tentative="1">
      <w:start w:val="1"/>
      <w:numFmt w:val="lowerRoman"/>
      <w:lvlText w:val="%6."/>
      <w:lvlJc w:val="right"/>
      <w:pPr>
        <w:ind w:left="5028" w:hanging="180"/>
      </w:pPr>
    </w:lvl>
    <w:lvl w:ilvl="6" w:tplc="223CB75E" w:tentative="1">
      <w:start w:val="1"/>
      <w:numFmt w:val="decimal"/>
      <w:lvlText w:val="%7."/>
      <w:lvlJc w:val="left"/>
      <w:pPr>
        <w:ind w:left="5748" w:hanging="360"/>
      </w:pPr>
    </w:lvl>
    <w:lvl w:ilvl="7" w:tplc="1412608A" w:tentative="1">
      <w:start w:val="1"/>
      <w:numFmt w:val="lowerLetter"/>
      <w:lvlText w:val="%8."/>
      <w:lvlJc w:val="left"/>
      <w:pPr>
        <w:ind w:left="6468" w:hanging="360"/>
      </w:pPr>
    </w:lvl>
    <w:lvl w:ilvl="8" w:tplc="22DA7A64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20248F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422DA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FEA194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468E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4251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27C47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B8C3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FCF2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D887A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5FC474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8AF6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F9AAF3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EAA4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59434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2216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8611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001A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0B485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7AD6E3C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3143EC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6CEA3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3456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6420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A003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B82E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EACCF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640C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15D02C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F5C53A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3968E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328C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B448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676571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7CFB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10AF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62F1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FE04A26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D4D2FB9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ACED7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A678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A5C4F0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23CBA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93E89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F8E64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5F45E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4B34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2962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2D65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21F2B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A721D"/>
    <w:rsid w:val="00EB1DE9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9E4E05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184B34"/>
    <w:rsid w:val="001A7A69"/>
    <w:rsid w:val="00483A58"/>
    <w:rsid w:val="00624865"/>
    <w:rsid w:val="0086097F"/>
    <w:rsid w:val="009E4E05"/>
    <w:rsid w:val="00B11302"/>
    <w:rsid w:val="00B9652A"/>
    <w:rsid w:val="00BE00DE"/>
    <w:rsid w:val="00C80425"/>
    <w:rsid w:val="00C977BE"/>
    <w:rsid w:val="00E92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767A6C-7B0D-4353-9D76-C37112CDCA98}"/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2006/documentManagement/types"/>
    <ds:schemaRef ds:uri="http://purl.org/dc/terms/"/>
    <ds:schemaRef ds:uri="http://purl.org/dc/elements/1.1/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35528cf3-2966-42b1-9555-acbc4d76d41c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222</TotalTime>
  <Pages>3</Pages>
  <Words>516</Words>
  <Characters>2740</Characters>
  <Application>Microsoft Office Word</Application>
  <DocSecurity>0</DocSecurity>
  <Lines>22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Hilde  Bjørkmann</cp:lastModifiedBy>
  <cp:revision>86</cp:revision>
  <dcterms:created xsi:type="dcterms:W3CDTF">2021-01-21T15:10:00Z</dcterms:created>
  <dcterms:modified xsi:type="dcterms:W3CDTF">2026-06-01T14:16:00Z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